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365390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B5448" w:rsidRPr="00CB5448">
        <w:rPr>
          <w:b/>
          <w:noProof/>
          <w:sz w:val="24"/>
        </w:rPr>
        <w:t>C1-225143</w:t>
      </w:r>
    </w:p>
    <w:p w14:paraId="17A97865" w14:textId="0F456623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</w:t>
      </w:r>
      <w:r w:rsidRPr="0054477D">
        <w:rPr>
          <w:b/>
          <w:noProof/>
          <w:sz w:val="24"/>
        </w:rPr>
        <w:t>22</w:t>
      </w:r>
      <w:r w:rsidR="005B7EE5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3E7094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F1C29" w:rsidR="001E41F3" w:rsidRPr="00410371" w:rsidRDefault="0054477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D9208" w:rsidR="001E41F3" w:rsidRPr="00F72C6B" w:rsidRDefault="00646618" w:rsidP="00CB54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6AFD8" w:rsidR="001E41F3" w:rsidRPr="00410371" w:rsidRDefault="003E7094" w:rsidP="00ED0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ED046F">
              <w:rPr>
                <w:b/>
                <w:noProof/>
                <w:sz w:val="28"/>
              </w:rPr>
              <w:t>6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ED046F">
              <w:rPr>
                <w:b/>
                <w:noProof/>
                <w:sz w:val="28"/>
              </w:rPr>
              <w:t>12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87E88" w:rsidR="001E41F3" w:rsidRDefault="007F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CFBF4" w:rsidR="001E41F3" w:rsidRDefault="004D52F8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00507" w:rsidR="001E41F3" w:rsidRDefault="00C93C56" w:rsidP="00B828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28A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5DCB" w14:textId="77777777" w:rsidR="002C498B" w:rsidRDefault="002C498B" w:rsidP="002C498B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message, and also client cant determine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of the </w:t>
            </w:r>
            <w:r>
              <w:rPr>
                <w:noProof/>
              </w:rPr>
              <w:t xml:space="preserve">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  <w:p w14:paraId="708AA7DE" w14:textId="5D57F7CE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should be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8FFE2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6D0FD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>
              <w:rPr>
                <w:noProof/>
              </w:rPr>
              <w:t xml:space="preserve">response with incorrect Request-URI cant be delivered to 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766D9B" w:rsidR="008863B9" w:rsidRDefault="008863B9" w:rsidP="00C50A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0E5B878F" w14:textId="77777777" w:rsidR="007D5B95" w:rsidRDefault="007D5B95" w:rsidP="007D5B95">
      <w:pPr>
        <w:pStyle w:val="Heading5"/>
      </w:pPr>
      <w:bookmarkStart w:id="2" w:name="_Toc20156233"/>
      <w:bookmarkStart w:id="3" w:name="_Toc27501390"/>
      <w:bookmarkStart w:id="4" w:name="_Toc36049516"/>
      <w:bookmarkStart w:id="5" w:name="_Toc45210282"/>
      <w:bookmarkStart w:id="6" w:name="_Toc51861107"/>
      <w:bookmarkStart w:id="7" w:name="_Toc106980108"/>
      <w:bookmarkStart w:id="8" w:name="_Toc51859946"/>
      <w:bookmarkStart w:id="9" w:name="_Toc107003767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8"/>
      <w:bookmarkEnd w:id="9"/>
    </w:p>
    <w:p w14:paraId="686C3ACF" w14:textId="77777777" w:rsidR="007D5B95" w:rsidRDefault="007D5B95" w:rsidP="007D5B95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1B190A71" w14:textId="77777777" w:rsidR="007D5B95" w:rsidRDefault="007D5B95" w:rsidP="007D5B95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2AB25277" w14:textId="77777777" w:rsidR="007D5B95" w:rsidRDefault="007D5B95" w:rsidP="007D5B95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161268AA" w14:textId="77777777" w:rsidR="007D5B95" w:rsidRDefault="007D5B95" w:rsidP="007D5B95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5B45F588" w14:textId="77777777" w:rsidR="007D5B95" w:rsidRDefault="007D5B95" w:rsidP="007D5B95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25E94FF4" w14:textId="77777777" w:rsidR="007D5B95" w:rsidRDefault="007D5B95" w:rsidP="007D5B95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02AD0C8D" w14:textId="77777777" w:rsidR="007D5B95" w:rsidRDefault="007D5B95" w:rsidP="007D5B95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43C72695" w14:textId="77777777" w:rsidR="007D5B95" w:rsidRDefault="007D5B95" w:rsidP="007D5B95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4A200629" w14:textId="77777777" w:rsidR="007D5B95" w:rsidRDefault="007D5B95" w:rsidP="007D5B95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4999302E" w14:textId="77777777" w:rsidR="007D5B95" w:rsidRDefault="007D5B95" w:rsidP="007D5B95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14DA3406" w14:textId="77777777" w:rsidR="007D5B95" w:rsidRDefault="007D5B95" w:rsidP="007D5B95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120A7F75" w14:textId="77777777" w:rsidR="007D5B95" w:rsidRDefault="007D5B95" w:rsidP="007D5B95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37C8649A" w14:textId="77777777" w:rsidR="007D5B95" w:rsidRDefault="007D5B95" w:rsidP="007D5B95">
      <w:pPr>
        <w:pStyle w:val="B1"/>
      </w:pPr>
      <w:r>
        <w:t>1)</w:t>
      </w:r>
      <w:r>
        <w:tab/>
        <w:t>if:</w:t>
      </w:r>
    </w:p>
    <w:p w14:paraId="1DC82B29" w14:textId="77777777" w:rsidR="007D5B95" w:rsidRDefault="007D5B95" w:rsidP="007D5B95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232C74C0" w14:textId="77777777" w:rsidR="007D5B95" w:rsidRDefault="007D5B95" w:rsidP="007D5B95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7B87ADB5" w14:textId="77777777" w:rsidR="007D5B95" w:rsidRDefault="007D5B95" w:rsidP="007D5B95">
      <w:pPr>
        <w:pStyle w:val="B1"/>
        <w:rPr>
          <w:noProof/>
        </w:rPr>
      </w:pPr>
      <w:r>
        <w:rPr>
          <w:noProof/>
        </w:rPr>
        <w:tab/>
        <w:t>then:</w:t>
      </w:r>
    </w:p>
    <w:p w14:paraId="1F1FEF4B" w14:textId="77777777" w:rsidR="007D5B95" w:rsidRDefault="007D5B95" w:rsidP="007D5B95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272BD183" w14:textId="77777777" w:rsidR="007D5B95" w:rsidRDefault="007D5B95" w:rsidP="007D5B95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57114A15" w14:textId="77777777" w:rsidR="007D5B95" w:rsidRDefault="007D5B95" w:rsidP="007D5B95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4D53EA02" w14:textId="77777777" w:rsidR="007D5B95" w:rsidRPr="0073469F" w:rsidRDefault="007D5B95" w:rsidP="007D5B95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7453B86" w14:textId="77777777" w:rsidR="007D5B95" w:rsidRPr="0073469F" w:rsidRDefault="007D5B95" w:rsidP="007D5B95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260953A1" w14:textId="77777777" w:rsidR="007D5B95" w:rsidRPr="0073469F" w:rsidRDefault="007D5B95" w:rsidP="007D5B95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4EDA1A0F" w14:textId="77777777" w:rsidR="007D5B95" w:rsidRDefault="007D5B95" w:rsidP="007D5B95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202691BC" w14:textId="77777777" w:rsidR="007D5B95" w:rsidRDefault="007D5B95" w:rsidP="007D5B95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02B19C70" w14:textId="77777777" w:rsidR="007D5B95" w:rsidRDefault="007D5B95" w:rsidP="007D5B95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72CB1E92" w14:textId="77777777" w:rsidR="007D5B95" w:rsidRDefault="007D5B95" w:rsidP="007D5B95">
      <w:pPr>
        <w:pStyle w:val="B3"/>
      </w:pPr>
      <w:r>
        <w:t>ii)</w:t>
      </w:r>
      <w:r>
        <w:tab/>
        <w:t>an &lt;anyExt&gt; element containing:</w:t>
      </w:r>
    </w:p>
    <w:p w14:paraId="7560B57C" w14:textId="77777777" w:rsidR="007D5B95" w:rsidRDefault="007D5B95" w:rsidP="007D5B95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1A1F3CED" w14:textId="77777777" w:rsidR="007D5B95" w:rsidRDefault="007D5B95" w:rsidP="007D5B95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3B7112B6" w14:textId="77777777" w:rsidR="007D5B95" w:rsidRDefault="007D5B95" w:rsidP="007D5B95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7BE795F2" w14:textId="5C152AE5" w:rsidR="007D5B95" w:rsidRPr="0073469F" w:rsidRDefault="007D5B95" w:rsidP="007D5B95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10" w:author="Kiran_Samsung_#50-e_R2" w:date="2022-08-23T12:52:00Z">
        <w:r w:rsidDel="007D5B95">
          <w:delText xml:space="preserve"> identified by the </w:delText>
        </w:r>
        <w:r w:rsidRPr="00372439" w:rsidDel="007D5B95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7E707034" w14:textId="77777777" w:rsidR="007D5B95" w:rsidRDefault="007D5B95" w:rsidP="007D5B95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bookmarkEnd w:id="2"/>
    <w:bookmarkEnd w:id="3"/>
    <w:bookmarkEnd w:id="4"/>
    <w:bookmarkEnd w:id="5"/>
    <w:bookmarkEnd w:id="6"/>
    <w:bookmarkEnd w:id="7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82E08" w14:textId="77777777" w:rsidR="003E7094" w:rsidRDefault="003E7094">
      <w:r>
        <w:separator/>
      </w:r>
    </w:p>
  </w:endnote>
  <w:endnote w:type="continuationSeparator" w:id="0">
    <w:p w14:paraId="4372D77A" w14:textId="77777777" w:rsidR="003E7094" w:rsidRDefault="003E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15336" w14:textId="77777777" w:rsidR="003E7094" w:rsidRDefault="003E7094">
      <w:r>
        <w:separator/>
      </w:r>
    </w:p>
  </w:footnote>
  <w:footnote w:type="continuationSeparator" w:id="0">
    <w:p w14:paraId="59BAB0B2" w14:textId="77777777" w:rsidR="003E7094" w:rsidRDefault="003E7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C6"/>
    <w:rsid w:val="000A6394"/>
    <w:rsid w:val="000B7FED"/>
    <w:rsid w:val="000C038A"/>
    <w:rsid w:val="000C4425"/>
    <w:rsid w:val="000C6598"/>
    <w:rsid w:val="000D44B3"/>
    <w:rsid w:val="0010733B"/>
    <w:rsid w:val="00112AFF"/>
    <w:rsid w:val="00123179"/>
    <w:rsid w:val="001300F6"/>
    <w:rsid w:val="00145D43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C498B"/>
    <w:rsid w:val="002D6377"/>
    <w:rsid w:val="002E472E"/>
    <w:rsid w:val="00305409"/>
    <w:rsid w:val="0033099C"/>
    <w:rsid w:val="003609EF"/>
    <w:rsid w:val="0036231A"/>
    <w:rsid w:val="00363F57"/>
    <w:rsid w:val="00374DD4"/>
    <w:rsid w:val="003908A6"/>
    <w:rsid w:val="003B336F"/>
    <w:rsid w:val="003B5DAF"/>
    <w:rsid w:val="003E1A36"/>
    <w:rsid w:val="003E7094"/>
    <w:rsid w:val="00410371"/>
    <w:rsid w:val="004172F9"/>
    <w:rsid w:val="004242F1"/>
    <w:rsid w:val="004246D7"/>
    <w:rsid w:val="004553A2"/>
    <w:rsid w:val="00492A0D"/>
    <w:rsid w:val="004A1E8A"/>
    <w:rsid w:val="004B75B7"/>
    <w:rsid w:val="004D52F8"/>
    <w:rsid w:val="004F1F41"/>
    <w:rsid w:val="00506E4C"/>
    <w:rsid w:val="005141D9"/>
    <w:rsid w:val="0051580D"/>
    <w:rsid w:val="00543954"/>
    <w:rsid w:val="0054477D"/>
    <w:rsid w:val="00547111"/>
    <w:rsid w:val="00580A0A"/>
    <w:rsid w:val="00592D74"/>
    <w:rsid w:val="005B1923"/>
    <w:rsid w:val="005B7EE5"/>
    <w:rsid w:val="005C4B3E"/>
    <w:rsid w:val="005E2C44"/>
    <w:rsid w:val="005F0839"/>
    <w:rsid w:val="00621188"/>
    <w:rsid w:val="006257ED"/>
    <w:rsid w:val="0063371A"/>
    <w:rsid w:val="00646618"/>
    <w:rsid w:val="00653DE4"/>
    <w:rsid w:val="00656ED2"/>
    <w:rsid w:val="00665C47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92342"/>
    <w:rsid w:val="0079306B"/>
    <w:rsid w:val="007977A8"/>
    <w:rsid w:val="007B512A"/>
    <w:rsid w:val="007C2097"/>
    <w:rsid w:val="007D469F"/>
    <w:rsid w:val="007D5B95"/>
    <w:rsid w:val="007D6A07"/>
    <w:rsid w:val="007E452B"/>
    <w:rsid w:val="007F2441"/>
    <w:rsid w:val="007F7259"/>
    <w:rsid w:val="008018D0"/>
    <w:rsid w:val="008040A8"/>
    <w:rsid w:val="008279FA"/>
    <w:rsid w:val="008626E7"/>
    <w:rsid w:val="00870EE7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77D9"/>
    <w:rsid w:val="00991B88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67B97"/>
    <w:rsid w:val="00B73C21"/>
    <w:rsid w:val="00B73F84"/>
    <w:rsid w:val="00B828AB"/>
    <w:rsid w:val="00B968C8"/>
    <w:rsid w:val="00BA2FDC"/>
    <w:rsid w:val="00BA3EC5"/>
    <w:rsid w:val="00BA51D9"/>
    <w:rsid w:val="00BB5DFC"/>
    <w:rsid w:val="00BD279D"/>
    <w:rsid w:val="00BD6BB8"/>
    <w:rsid w:val="00C20901"/>
    <w:rsid w:val="00C50A1D"/>
    <w:rsid w:val="00C66BA2"/>
    <w:rsid w:val="00C870F6"/>
    <w:rsid w:val="00C9349D"/>
    <w:rsid w:val="00C93C56"/>
    <w:rsid w:val="00C95985"/>
    <w:rsid w:val="00CB5448"/>
    <w:rsid w:val="00CC5026"/>
    <w:rsid w:val="00CC68D0"/>
    <w:rsid w:val="00D0075F"/>
    <w:rsid w:val="00D03F9A"/>
    <w:rsid w:val="00D06D51"/>
    <w:rsid w:val="00D24991"/>
    <w:rsid w:val="00D50255"/>
    <w:rsid w:val="00D66520"/>
    <w:rsid w:val="00D84AE9"/>
    <w:rsid w:val="00DE34CF"/>
    <w:rsid w:val="00E00049"/>
    <w:rsid w:val="00E13F3D"/>
    <w:rsid w:val="00E34898"/>
    <w:rsid w:val="00E8100D"/>
    <w:rsid w:val="00EA59A7"/>
    <w:rsid w:val="00EB09B7"/>
    <w:rsid w:val="00ED046F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E22F5-339A-4699-8F39-E42CAD73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1241</Words>
  <Characters>7077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22</cp:revision>
  <cp:lastPrinted>1900-01-01T06:00:00Z</cp:lastPrinted>
  <dcterms:created xsi:type="dcterms:W3CDTF">2022-08-10T08:45:00Z</dcterms:created>
  <dcterms:modified xsi:type="dcterms:W3CDTF">2022-08-23T07:30:00Z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